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行使有关区级行政职权的街道办事处名单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lang w:val="en-US" w:eastAsia="zh-CN"/>
              </w:rPr>
              <w:t>序号</w:t>
            </w:r>
          </w:p>
        </w:tc>
        <w:tc>
          <w:tcPr>
            <w:tcW w:w="68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vertAlign w:val="baseline"/>
                <w:lang w:val="en-US" w:eastAsia="zh-CN"/>
              </w:rPr>
              <w:t>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达濠街道办事处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礐石街道办事处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广澳街道办事处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马滘街道办事处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河浦街道办事处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玉新街道办事处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6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vertAlign w:val="baseline"/>
                <w:lang w:val="en-US" w:eastAsia="zh-CN"/>
              </w:rPr>
              <w:t>滨海街道办事处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DAA"/>
    <w:rsid w:val="00041225"/>
    <w:rsid w:val="001B44E5"/>
    <w:rsid w:val="002B64E5"/>
    <w:rsid w:val="002D40F3"/>
    <w:rsid w:val="00316D0D"/>
    <w:rsid w:val="004850D8"/>
    <w:rsid w:val="00513A51"/>
    <w:rsid w:val="00536ACD"/>
    <w:rsid w:val="00591009"/>
    <w:rsid w:val="0065612F"/>
    <w:rsid w:val="00670B42"/>
    <w:rsid w:val="00700439"/>
    <w:rsid w:val="00711752"/>
    <w:rsid w:val="007125EE"/>
    <w:rsid w:val="007B6E0D"/>
    <w:rsid w:val="007C1DAA"/>
    <w:rsid w:val="009D6F35"/>
    <w:rsid w:val="00D06766"/>
    <w:rsid w:val="00E14E35"/>
    <w:rsid w:val="00E4282A"/>
    <w:rsid w:val="00E64223"/>
    <w:rsid w:val="00E91C91"/>
    <w:rsid w:val="00F0246F"/>
    <w:rsid w:val="00F41DAE"/>
    <w:rsid w:val="00FC6579"/>
    <w:rsid w:val="07913005"/>
    <w:rsid w:val="0B0D1834"/>
    <w:rsid w:val="119842F9"/>
    <w:rsid w:val="11BA3BC6"/>
    <w:rsid w:val="1539245E"/>
    <w:rsid w:val="15D53A3A"/>
    <w:rsid w:val="1D621579"/>
    <w:rsid w:val="217338F3"/>
    <w:rsid w:val="21CF0E76"/>
    <w:rsid w:val="241F66C0"/>
    <w:rsid w:val="29931E17"/>
    <w:rsid w:val="2A2B3AC1"/>
    <w:rsid w:val="2AE5042A"/>
    <w:rsid w:val="3D3A5325"/>
    <w:rsid w:val="3E8A58E8"/>
    <w:rsid w:val="41BC7850"/>
    <w:rsid w:val="451A34E5"/>
    <w:rsid w:val="4A482A1B"/>
    <w:rsid w:val="4E867ADE"/>
    <w:rsid w:val="533555D0"/>
    <w:rsid w:val="55CE4D7D"/>
    <w:rsid w:val="580113F5"/>
    <w:rsid w:val="60797CE3"/>
    <w:rsid w:val="68867B8B"/>
    <w:rsid w:val="70BA0485"/>
    <w:rsid w:val="738B2334"/>
    <w:rsid w:val="7471559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99"/>
    <w:rPr>
      <w:rFonts w:cs="Times New Roman"/>
      <w:color w:val="0563C1"/>
      <w:u w:val="single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9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167</Words>
  <Characters>957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2020-05-06T02:27:00Z</dcterms:created>
  <dc:creator>蔡群</dc:creator>
  <cp:lastModifiedBy>Administrator</cp:lastModifiedBy>
  <cp:lastPrinted>2020-11-03T01:14:00Z</cp:lastPrinted>
  <dcterms:modified xsi:type="dcterms:W3CDTF">2020-11-03T09:37:46Z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